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2F" w:rsidRDefault="0040072F" w:rsidP="00BB5EEB">
      <w:pPr>
        <w:pStyle w:val="Header"/>
        <w:jc w:val="right"/>
        <w:rPr>
          <w:sz w:val="28"/>
          <w:szCs w:val="28"/>
        </w:rPr>
      </w:pPr>
      <w:r>
        <w:rPr>
          <w:sz w:val="28"/>
          <w:szCs w:val="28"/>
        </w:rPr>
        <w:t>Образец № 3</w:t>
      </w:r>
    </w:p>
    <w:p w:rsidR="0040072F" w:rsidRDefault="0040072F" w:rsidP="0096659B">
      <w:pPr>
        <w:ind w:left="5940"/>
        <w:jc w:val="both"/>
        <w:rPr>
          <w:b/>
          <w:spacing w:val="-3"/>
          <w:sz w:val="32"/>
          <w:szCs w:val="32"/>
          <w:lang w:val="bg-BG"/>
        </w:rPr>
      </w:pPr>
    </w:p>
    <w:p w:rsidR="0040072F" w:rsidRPr="00606CFC" w:rsidRDefault="0040072F" w:rsidP="0096659B">
      <w:pPr>
        <w:ind w:left="5940"/>
        <w:jc w:val="both"/>
        <w:rPr>
          <w:b/>
          <w:spacing w:val="-3"/>
          <w:sz w:val="24"/>
          <w:szCs w:val="24"/>
          <w:lang w:val="bg-BG"/>
        </w:rPr>
      </w:pPr>
      <w:r w:rsidRPr="00606CFC">
        <w:rPr>
          <w:b/>
          <w:spacing w:val="-3"/>
          <w:sz w:val="24"/>
          <w:szCs w:val="24"/>
          <w:lang w:val="bg-BG"/>
        </w:rPr>
        <w:t xml:space="preserve">До </w:t>
      </w:r>
    </w:p>
    <w:p w:rsidR="0040072F" w:rsidRPr="00606CFC" w:rsidRDefault="0040072F" w:rsidP="0096659B">
      <w:pPr>
        <w:ind w:left="5940"/>
        <w:jc w:val="both"/>
        <w:rPr>
          <w:b/>
          <w:spacing w:val="-3"/>
          <w:sz w:val="24"/>
          <w:szCs w:val="24"/>
          <w:lang w:val="bg-BG"/>
        </w:rPr>
      </w:pPr>
      <w:r w:rsidRPr="00606CFC">
        <w:rPr>
          <w:b/>
          <w:spacing w:val="-3"/>
          <w:sz w:val="24"/>
          <w:szCs w:val="24"/>
          <w:lang w:val="bg-BG"/>
        </w:rPr>
        <w:t xml:space="preserve">Директора на </w:t>
      </w:r>
    </w:p>
    <w:p w:rsidR="0040072F" w:rsidRPr="00606CFC" w:rsidRDefault="0040072F" w:rsidP="0096659B">
      <w:pPr>
        <w:ind w:left="5940"/>
        <w:rPr>
          <w:b/>
          <w:spacing w:val="-3"/>
          <w:sz w:val="24"/>
          <w:szCs w:val="24"/>
          <w:lang w:val="bg-BG"/>
        </w:rPr>
      </w:pPr>
      <w:r w:rsidRPr="00606CFC">
        <w:rPr>
          <w:b/>
          <w:spacing w:val="-3"/>
          <w:sz w:val="24"/>
          <w:szCs w:val="24"/>
          <w:lang w:val="bg-BG"/>
        </w:rPr>
        <w:t>ОПУ Варна, гр. Варна</w:t>
      </w:r>
    </w:p>
    <w:p w:rsidR="0040072F" w:rsidRPr="00606CFC" w:rsidRDefault="0040072F" w:rsidP="0096659B">
      <w:pPr>
        <w:ind w:left="5940"/>
        <w:rPr>
          <w:b/>
          <w:spacing w:val="-3"/>
          <w:sz w:val="24"/>
          <w:szCs w:val="24"/>
          <w:lang w:val="bg-BG"/>
        </w:rPr>
      </w:pPr>
      <w:r w:rsidRPr="00606CFC">
        <w:rPr>
          <w:b/>
          <w:spacing w:val="-3"/>
          <w:sz w:val="24"/>
          <w:szCs w:val="24"/>
          <w:lang w:val="bg-BG"/>
        </w:rPr>
        <w:t xml:space="preserve"> ул. „Д-р Пюскюлиев ” №3</w:t>
      </w:r>
    </w:p>
    <w:p w:rsidR="0040072F" w:rsidRPr="00606CFC" w:rsidRDefault="0040072F" w:rsidP="0096659B">
      <w:pPr>
        <w:jc w:val="center"/>
        <w:rPr>
          <w:spacing w:val="-3"/>
          <w:sz w:val="24"/>
          <w:szCs w:val="24"/>
          <w:lang w:val="ru-RU"/>
        </w:rPr>
      </w:pPr>
    </w:p>
    <w:p w:rsidR="0040072F" w:rsidRPr="0096659B" w:rsidRDefault="0040072F" w:rsidP="00BB5EEB">
      <w:pPr>
        <w:jc w:val="center"/>
        <w:rPr>
          <w:spacing w:val="-3"/>
          <w:sz w:val="28"/>
          <w:szCs w:val="28"/>
          <w:lang w:val="ru-RU"/>
        </w:rPr>
      </w:pPr>
    </w:p>
    <w:p w:rsidR="0040072F" w:rsidRDefault="0040072F" w:rsidP="00BB5EEB">
      <w:pPr>
        <w:jc w:val="center"/>
        <w:rPr>
          <w:spacing w:val="-3"/>
          <w:sz w:val="28"/>
          <w:szCs w:val="28"/>
          <w:lang w:val="bg-BG"/>
        </w:rPr>
      </w:pPr>
    </w:p>
    <w:p w:rsidR="0040072F" w:rsidRPr="0096659B" w:rsidRDefault="0040072F" w:rsidP="00BB5EEB">
      <w:pPr>
        <w:jc w:val="center"/>
        <w:rPr>
          <w:spacing w:val="-3"/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b/>
          <w:spacing w:val="-3"/>
          <w:sz w:val="24"/>
          <w:szCs w:val="24"/>
          <w:lang w:val="bg-BG"/>
        </w:rPr>
      </w:pPr>
      <w:r w:rsidRPr="0096659B">
        <w:rPr>
          <w:b/>
          <w:spacing w:val="-3"/>
          <w:sz w:val="24"/>
          <w:szCs w:val="24"/>
          <w:lang w:val="bg-BG"/>
        </w:rPr>
        <w:t>ПРЕДЛАГАНА ЦЕНА</w:t>
      </w: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b/>
          <w:spacing w:val="-3"/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b/>
          <w:spacing w:val="-3"/>
          <w:sz w:val="24"/>
          <w:szCs w:val="24"/>
          <w:lang w:val="ru-RU"/>
        </w:rPr>
      </w:pPr>
    </w:p>
    <w:p w:rsidR="0040072F" w:rsidRPr="0096659B" w:rsidRDefault="0040072F" w:rsidP="0078030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right="-69"/>
        <w:jc w:val="both"/>
        <w:rPr>
          <w:spacing w:val="-3"/>
          <w:sz w:val="24"/>
          <w:szCs w:val="24"/>
          <w:lang w:val="ru-RU"/>
        </w:rPr>
      </w:pPr>
      <w:r w:rsidRPr="0096659B">
        <w:rPr>
          <w:spacing w:val="-3"/>
          <w:sz w:val="24"/>
          <w:szCs w:val="24"/>
          <w:lang w:val="ru-RU"/>
        </w:rPr>
        <w:t>От ...........................................................................................................................................</w:t>
      </w: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1889"/>
        <w:rPr>
          <w:spacing w:val="-3"/>
          <w:sz w:val="24"/>
          <w:szCs w:val="24"/>
          <w:lang w:val="ru-RU"/>
        </w:rPr>
      </w:pPr>
      <w:r w:rsidRPr="0096659B">
        <w:rPr>
          <w:spacing w:val="-3"/>
          <w:sz w:val="24"/>
          <w:szCs w:val="24"/>
          <w:lang w:val="ru-RU"/>
        </w:rPr>
        <w:t>/наименование на участника/</w:t>
      </w:r>
    </w:p>
    <w:p w:rsidR="0040072F" w:rsidRPr="0096659B" w:rsidRDefault="0040072F" w:rsidP="00BB5EEB">
      <w:pPr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ru-RU"/>
        </w:rPr>
        <w:t>регистриран в Търговския регистър при ............................................................</w:t>
      </w:r>
      <w:r w:rsidRPr="0096659B">
        <w:rPr>
          <w:sz w:val="24"/>
          <w:szCs w:val="24"/>
          <w:lang w:val="ru-RU"/>
        </w:rPr>
        <w:br/>
        <w:t>.......................................................... по фирмено дело №</w:t>
      </w:r>
      <w:r w:rsidRPr="0096659B">
        <w:rPr>
          <w:i/>
          <w:iCs/>
          <w:sz w:val="24"/>
          <w:szCs w:val="24"/>
          <w:lang w:val="ru-RU"/>
        </w:rPr>
        <w:t xml:space="preserve"> </w:t>
      </w:r>
      <w:r w:rsidRPr="0096659B">
        <w:rPr>
          <w:iCs/>
          <w:sz w:val="24"/>
          <w:szCs w:val="24"/>
          <w:lang w:val="ru-RU"/>
        </w:rPr>
        <w:t>................./.................г.,</w:t>
      </w:r>
      <w:r w:rsidRPr="0096659B">
        <w:rPr>
          <w:sz w:val="24"/>
          <w:szCs w:val="24"/>
          <w:lang w:val="ru-RU"/>
        </w:rPr>
        <w:t xml:space="preserve">   с БУЛСТАТ / ЕИК ..................................................., със седалище и адрес на управление - ..........................................................................................................</w:t>
      </w:r>
      <w:r w:rsidRPr="0096659B">
        <w:rPr>
          <w:sz w:val="24"/>
          <w:szCs w:val="24"/>
          <w:lang w:val="ru-RU"/>
        </w:rPr>
        <w:br/>
        <w:t>..............................................................................................................................</w:t>
      </w:r>
      <w:r w:rsidRPr="0096659B">
        <w:rPr>
          <w:sz w:val="24"/>
          <w:szCs w:val="24"/>
          <w:lang w:val="bg-BG"/>
        </w:rPr>
        <w:t>........</w:t>
      </w:r>
      <w:r w:rsidRPr="0096659B">
        <w:rPr>
          <w:sz w:val="24"/>
          <w:szCs w:val="24"/>
          <w:lang w:val="ru-RU"/>
        </w:rPr>
        <w:t>...</w:t>
      </w:r>
    </w:p>
    <w:p w:rsidR="0040072F" w:rsidRPr="0096659B" w:rsidRDefault="0040072F" w:rsidP="00BB5EEB">
      <w:pPr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>с адрес за кореспонденция - ........................................................................................</w:t>
      </w:r>
    </w:p>
    <w:p w:rsidR="0040072F" w:rsidRPr="0096659B" w:rsidRDefault="0040072F" w:rsidP="00BB5EEB">
      <w:pPr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 xml:space="preserve">телефон ...................................., факс ................................, </w:t>
      </w:r>
      <w:r w:rsidRPr="0096659B">
        <w:rPr>
          <w:sz w:val="24"/>
          <w:szCs w:val="24"/>
        </w:rPr>
        <w:t>e</w:t>
      </w:r>
      <w:r w:rsidRPr="0096659B">
        <w:rPr>
          <w:sz w:val="24"/>
          <w:szCs w:val="24"/>
          <w:lang w:val="bg-BG"/>
        </w:rPr>
        <w:t>-</w:t>
      </w:r>
      <w:r w:rsidRPr="0096659B">
        <w:rPr>
          <w:sz w:val="24"/>
          <w:szCs w:val="24"/>
        </w:rPr>
        <w:t>mail</w:t>
      </w:r>
      <w:r w:rsidRPr="0096659B">
        <w:rPr>
          <w:sz w:val="24"/>
          <w:szCs w:val="24"/>
          <w:lang w:val="bg-BG"/>
        </w:rPr>
        <w:t>...............................</w:t>
      </w:r>
    </w:p>
    <w:p w:rsidR="0040072F" w:rsidRPr="0096659B" w:rsidRDefault="0040072F" w:rsidP="00BB5EEB">
      <w:pPr>
        <w:jc w:val="both"/>
        <w:rPr>
          <w:sz w:val="24"/>
          <w:szCs w:val="24"/>
          <w:lang w:val="ru-RU"/>
        </w:rPr>
      </w:pPr>
    </w:p>
    <w:p w:rsidR="0040072F" w:rsidRPr="0096659B" w:rsidRDefault="0040072F" w:rsidP="00BB5EEB">
      <w:pPr>
        <w:jc w:val="both"/>
        <w:rPr>
          <w:sz w:val="24"/>
          <w:szCs w:val="24"/>
          <w:lang w:val="ru-RU"/>
        </w:rPr>
      </w:pPr>
      <w:r w:rsidRPr="0096659B">
        <w:rPr>
          <w:sz w:val="24"/>
          <w:szCs w:val="24"/>
          <w:lang w:val="ru-RU"/>
        </w:rPr>
        <w:t>представляван от ...........................................................................................................</w:t>
      </w:r>
    </w:p>
    <w:p w:rsidR="0040072F" w:rsidRPr="0096659B" w:rsidRDefault="0040072F" w:rsidP="00BB5EEB">
      <w:pPr>
        <w:ind w:firstLine="3960"/>
        <w:jc w:val="both"/>
        <w:rPr>
          <w:sz w:val="24"/>
          <w:szCs w:val="24"/>
          <w:lang w:val="ru-RU"/>
        </w:rPr>
      </w:pPr>
      <w:r w:rsidRPr="0096659B">
        <w:rPr>
          <w:sz w:val="24"/>
          <w:szCs w:val="24"/>
          <w:lang w:val="ru-RU"/>
        </w:rPr>
        <w:t>/трите имена, длъжност или качество на лицето/</w:t>
      </w:r>
    </w:p>
    <w:p w:rsidR="0040072F" w:rsidRPr="0096659B" w:rsidRDefault="0040072F" w:rsidP="00BB5EEB">
      <w:pPr>
        <w:ind w:right="-283"/>
        <w:jc w:val="both"/>
        <w:rPr>
          <w:sz w:val="24"/>
          <w:szCs w:val="24"/>
          <w:lang w:val="ru-RU"/>
        </w:rPr>
      </w:pPr>
      <w:r w:rsidRPr="0096659B">
        <w:rPr>
          <w:sz w:val="24"/>
          <w:szCs w:val="24"/>
          <w:lang w:val="ru-RU"/>
        </w:rPr>
        <w:t xml:space="preserve">………………………………………………………, ЕГН............................................, </w:t>
      </w:r>
      <w:r w:rsidRPr="0096659B">
        <w:rPr>
          <w:sz w:val="24"/>
          <w:szCs w:val="24"/>
          <w:lang w:val="ru-RU"/>
        </w:rPr>
        <w:br/>
        <w:t>с л.к. №.................................., изд.на ................................ от МВР-...............................,</w:t>
      </w: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spacing w:val="-3"/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spacing w:val="-3"/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spacing w:val="-3"/>
          <w:sz w:val="24"/>
          <w:szCs w:val="24"/>
          <w:lang w:val="ru-RU"/>
        </w:rPr>
      </w:pPr>
    </w:p>
    <w:p w:rsidR="0040072F" w:rsidRPr="0096659B" w:rsidRDefault="0040072F" w:rsidP="000A0B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56"/>
        <w:rPr>
          <w:b/>
          <w:spacing w:val="-3"/>
          <w:sz w:val="24"/>
          <w:szCs w:val="24"/>
          <w:lang w:val="ru-RU"/>
        </w:rPr>
      </w:pPr>
      <w:r w:rsidRPr="0096659B">
        <w:rPr>
          <w:b/>
          <w:spacing w:val="-3"/>
          <w:sz w:val="24"/>
          <w:szCs w:val="24"/>
          <w:lang w:val="ru-RU"/>
        </w:rPr>
        <w:t xml:space="preserve">УВАЖАЕМИ </w:t>
      </w:r>
      <w:r w:rsidRPr="0096659B">
        <w:rPr>
          <w:b/>
          <w:caps/>
          <w:spacing w:val="-3"/>
          <w:sz w:val="24"/>
          <w:szCs w:val="24"/>
          <w:lang w:val="ru-RU"/>
        </w:rPr>
        <w:t>Господа</w:t>
      </w:r>
      <w:r w:rsidRPr="0096659B">
        <w:rPr>
          <w:b/>
          <w:spacing w:val="-3"/>
          <w:sz w:val="24"/>
          <w:szCs w:val="24"/>
          <w:lang w:val="ru-RU"/>
        </w:rPr>
        <w:t>,</w:t>
      </w: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both"/>
        <w:rPr>
          <w:b/>
          <w:spacing w:val="-3"/>
          <w:sz w:val="24"/>
          <w:szCs w:val="24"/>
          <w:lang w:val="ru-RU"/>
        </w:rPr>
      </w:pPr>
    </w:p>
    <w:p w:rsidR="0040072F" w:rsidRPr="0096659B" w:rsidRDefault="0040072F" w:rsidP="000A0B37">
      <w:pPr>
        <w:tabs>
          <w:tab w:val="left" w:pos="1560"/>
        </w:tabs>
        <w:ind w:firstLine="567"/>
        <w:jc w:val="both"/>
        <w:rPr>
          <w:sz w:val="24"/>
          <w:szCs w:val="24"/>
          <w:lang w:val="bg-BG"/>
        </w:rPr>
      </w:pPr>
      <w:r w:rsidRPr="0096659B">
        <w:rPr>
          <w:spacing w:val="-3"/>
          <w:sz w:val="24"/>
          <w:szCs w:val="24"/>
          <w:lang w:val="ru-RU"/>
        </w:rPr>
        <w:t xml:space="preserve">След запознаване с документацията за участие в </w:t>
      </w:r>
      <w:r w:rsidRPr="0096659B">
        <w:rPr>
          <w:spacing w:val="-3"/>
          <w:sz w:val="24"/>
          <w:szCs w:val="24"/>
          <w:lang w:val="bg-BG"/>
        </w:rPr>
        <w:t>процедура</w:t>
      </w:r>
      <w:r w:rsidRPr="0096659B">
        <w:rPr>
          <w:spacing w:val="-3"/>
          <w:sz w:val="24"/>
          <w:szCs w:val="24"/>
          <w:lang w:val="ru-RU"/>
        </w:rPr>
        <w:t xml:space="preserve"> за възлагане на обществена поръчка, по реда на глава ''Осем а'' от Закона за обществените поръчки, с предмет: </w:t>
      </w:r>
      <w:r w:rsidRPr="0096659B">
        <w:rPr>
          <w:sz w:val="24"/>
          <w:szCs w:val="24"/>
          <w:lang w:val="ru-RU"/>
        </w:rPr>
        <w:t>„Доставка на дърва за отопление“</w:t>
      </w:r>
      <w:r w:rsidRPr="0096659B">
        <w:rPr>
          <w:sz w:val="24"/>
          <w:szCs w:val="24"/>
          <w:lang w:val="bg-BG"/>
        </w:rPr>
        <w:t xml:space="preserve">, в съответствие с представеното от нас Предложение за изпълнение на поръчката /Образец №2 от Документацията/ и поетите ангажименти за изпълнение на поръчката, </w:t>
      </w:r>
    </w:p>
    <w:p w:rsidR="0040072F" w:rsidRPr="0096659B" w:rsidRDefault="0040072F" w:rsidP="00BB5EEB">
      <w:pPr>
        <w:jc w:val="center"/>
        <w:rPr>
          <w:b/>
          <w:sz w:val="24"/>
          <w:szCs w:val="24"/>
          <w:lang w:val="bg-BG"/>
        </w:rPr>
      </w:pPr>
    </w:p>
    <w:p w:rsidR="0040072F" w:rsidRPr="0096659B" w:rsidRDefault="0040072F" w:rsidP="00BB5EEB">
      <w:pPr>
        <w:jc w:val="center"/>
        <w:rPr>
          <w:b/>
          <w:sz w:val="24"/>
          <w:szCs w:val="24"/>
          <w:lang w:val="bg-BG"/>
        </w:rPr>
      </w:pPr>
      <w:r w:rsidRPr="0096659B">
        <w:rPr>
          <w:b/>
          <w:sz w:val="24"/>
          <w:szCs w:val="24"/>
          <w:lang w:val="bg-BG"/>
        </w:rPr>
        <w:t>П Р Е Д Л А Г А М Е :</w:t>
      </w:r>
    </w:p>
    <w:p w:rsidR="0040072F" w:rsidRPr="0096659B" w:rsidRDefault="0040072F" w:rsidP="00BB5EEB">
      <w:pPr>
        <w:jc w:val="center"/>
        <w:rPr>
          <w:b/>
          <w:spacing w:val="-3"/>
          <w:sz w:val="24"/>
          <w:szCs w:val="24"/>
          <w:lang w:val="bg-BG"/>
        </w:rPr>
      </w:pPr>
    </w:p>
    <w:p w:rsidR="0040072F" w:rsidRPr="0096659B" w:rsidRDefault="0040072F" w:rsidP="000A0B37">
      <w:pPr>
        <w:ind w:firstLine="567"/>
        <w:jc w:val="both"/>
        <w:rPr>
          <w:b/>
          <w:color w:val="000000"/>
          <w:sz w:val="24"/>
          <w:szCs w:val="24"/>
          <w:lang w:val="bg-BG"/>
        </w:rPr>
      </w:pPr>
      <w:r w:rsidRPr="0096659B">
        <w:rPr>
          <w:b/>
          <w:sz w:val="24"/>
          <w:szCs w:val="24"/>
          <w:lang w:val="bg-BG"/>
        </w:rPr>
        <w:t>І. Цена на</w:t>
      </w:r>
      <w:r w:rsidRPr="0096659B">
        <w:rPr>
          <w:color w:val="000000"/>
          <w:sz w:val="24"/>
          <w:szCs w:val="24"/>
          <w:lang w:val="bg-BG"/>
        </w:rPr>
        <w:t xml:space="preserve"> </w:t>
      </w:r>
      <w:r w:rsidRPr="0096659B">
        <w:rPr>
          <w:b/>
          <w:color w:val="000000"/>
          <w:sz w:val="24"/>
          <w:szCs w:val="24"/>
          <w:lang w:val="bg-BG"/>
        </w:rPr>
        <w:t>поръчката:</w:t>
      </w:r>
    </w:p>
    <w:p w:rsidR="0040072F" w:rsidRPr="0096659B" w:rsidRDefault="0040072F" w:rsidP="002E652E">
      <w:pPr>
        <w:ind w:right="22" w:firstLine="567"/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 xml:space="preserve">Единична цена за </w:t>
      </w:r>
      <w:smartTag w:uri="urn:schemas-microsoft-com:office:smarttags" w:element="metricconverter">
        <w:smartTagPr>
          <w:attr w:name="ProductID" w:val="1 куб. м."/>
        </w:smartTagPr>
        <w:r w:rsidRPr="0096659B">
          <w:rPr>
            <w:sz w:val="24"/>
            <w:szCs w:val="24"/>
            <w:lang w:val="bg-BG"/>
          </w:rPr>
          <w:t>1 куб. м.</w:t>
        </w:r>
      </w:smartTag>
      <w:r w:rsidRPr="0096659B">
        <w:rPr>
          <w:sz w:val="24"/>
          <w:szCs w:val="24"/>
          <w:lang w:val="bg-BG"/>
        </w:rPr>
        <w:t xml:space="preserve"> дърва</w:t>
      </w:r>
      <w:r w:rsidRPr="002E652E">
        <w:rPr>
          <w:sz w:val="24"/>
          <w:szCs w:val="24"/>
          <w:lang w:val="ru-RU"/>
        </w:rPr>
        <w:t xml:space="preserve"> </w:t>
      </w:r>
      <w:r w:rsidRPr="0096659B">
        <w:rPr>
          <w:sz w:val="24"/>
          <w:szCs w:val="24"/>
          <w:lang w:val="bg-BG"/>
        </w:rPr>
        <w:t xml:space="preserve"> за </w:t>
      </w:r>
      <w:r>
        <w:rPr>
          <w:sz w:val="24"/>
          <w:szCs w:val="24"/>
          <w:lang w:val="bg-BG"/>
        </w:rPr>
        <w:t xml:space="preserve">отопление </w:t>
      </w:r>
      <w:r w:rsidRPr="0096659B">
        <w:rPr>
          <w:sz w:val="24"/>
          <w:szCs w:val="24"/>
          <w:lang w:val="bg-BG"/>
        </w:rPr>
        <w:t xml:space="preserve"> – дъб</w:t>
      </w:r>
      <w:r>
        <w:rPr>
          <w:sz w:val="24"/>
          <w:szCs w:val="24"/>
          <w:lang w:val="bg-BG"/>
        </w:rPr>
        <w:t xml:space="preserve"> (нарязани и нацепени)</w:t>
      </w:r>
      <w:r w:rsidRPr="0096659B">
        <w:rPr>
          <w:sz w:val="24"/>
          <w:szCs w:val="24"/>
          <w:lang w:val="bg-BG"/>
        </w:rPr>
        <w:t>: …………</w:t>
      </w:r>
      <w:r>
        <w:rPr>
          <w:sz w:val="24"/>
          <w:szCs w:val="24"/>
          <w:lang w:val="bg-BG"/>
        </w:rPr>
        <w:t xml:space="preserve"> </w:t>
      </w:r>
      <w:r w:rsidRPr="0096659B">
        <w:rPr>
          <w:sz w:val="24"/>
          <w:szCs w:val="24"/>
          <w:lang w:val="bg-BG"/>
        </w:rPr>
        <w:t xml:space="preserve">……… лв. без ДДС, </w:t>
      </w:r>
      <w:r>
        <w:rPr>
          <w:sz w:val="24"/>
          <w:szCs w:val="24"/>
          <w:lang w:val="bg-BG"/>
        </w:rPr>
        <w:t xml:space="preserve"> </w:t>
      </w:r>
      <w:r w:rsidRPr="0096659B">
        <w:rPr>
          <w:sz w:val="24"/>
          <w:szCs w:val="24"/>
          <w:lang w:val="bg-BG"/>
        </w:rPr>
        <w:t>словом ………………………………….........................................</w:t>
      </w:r>
    </w:p>
    <w:p w:rsidR="0040072F" w:rsidRPr="0096659B" w:rsidRDefault="0040072F" w:rsidP="00BB5EEB">
      <w:pPr>
        <w:ind w:firstLine="708"/>
        <w:jc w:val="both"/>
        <w:rPr>
          <w:bCs/>
          <w:sz w:val="24"/>
          <w:szCs w:val="24"/>
          <w:lang w:val="bg-BG"/>
        </w:rPr>
      </w:pPr>
      <w:r w:rsidRPr="0096659B">
        <w:rPr>
          <w:bCs/>
          <w:sz w:val="24"/>
          <w:szCs w:val="24"/>
          <w:lang w:val="bg-BG"/>
        </w:rPr>
        <w:t>Единичните цени, посочени в ценовата оферта на участника, са окончателни и не могат да бъдат завишавани до пълното изпълнение предмета на договора.</w:t>
      </w:r>
    </w:p>
    <w:p w:rsidR="0040072F" w:rsidRPr="0096659B" w:rsidRDefault="0040072F" w:rsidP="00BB5EEB">
      <w:pPr>
        <w:ind w:left="720" w:right="22"/>
        <w:jc w:val="both"/>
        <w:rPr>
          <w:sz w:val="24"/>
          <w:szCs w:val="24"/>
          <w:lang w:val="bg-BG"/>
        </w:rPr>
      </w:pPr>
    </w:p>
    <w:p w:rsidR="0040072F" w:rsidRPr="0096659B" w:rsidRDefault="0040072F" w:rsidP="006660B8">
      <w:pPr>
        <w:ind w:left="567" w:right="22"/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 xml:space="preserve">Обща сума за изпълнение на поръчката: ................................................... лв. </w:t>
      </w:r>
    </w:p>
    <w:p w:rsidR="0040072F" w:rsidRPr="0096659B" w:rsidRDefault="0040072F" w:rsidP="00566296">
      <w:pPr>
        <w:ind w:right="22" w:hanging="142"/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>без ДДС, словом ..........................................................................................</w:t>
      </w:r>
    </w:p>
    <w:p w:rsidR="0040072F" w:rsidRPr="0096659B" w:rsidRDefault="0040072F" w:rsidP="00BB5EEB">
      <w:pPr>
        <w:ind w:firstLine="540"/>
        <w:jc w:val="both"/>
        <w:rPr>
          <w:b/>
          <w:color w:val="000000"/>
          <w:sz w:val="24"/>
          <w:szCs w:val="24"/>
          <w:lang w:val="bg-BG"/>
        </w:rPr>
      </w:pPr>
    </w:p>
    <w:p w:rsidR="0040072F" w:rsidRPr="0096659B" w:rsidRDefault="0040072F" w:rsidP="00BB5EEB">
      <w:pPr>
        <w:tabs>
          <w:tab w:val="left" w:pos="540"/>
        </w:tabs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ab/>
        <w:t xml:space="preserve">В горепосочената, предложена от нас цена се включват всички наши разходи, в т.ч. печалба, транспортни и товаро-разтоварни работи на изпълнителя. </w:t>
      </w:r>
    </w:p>
    <w:p w:rsidR="0040072F" w:rsidRPr="0096659B" w:rsidRDefault="0040072F" w:rsidP="00BB5EEB">
      <w:pPr>
        <w:ind w:firstLine="540"/>
        <w:jc w:val="both"/>
        <w:rPr>
          <w:sz w:val="24"/>
          <w:szCs w:val="24"/>
          <w:lang w:val="bg-BG"/>
        </w:rPr>
      </w:pPr>
      <w:r w:rsidRPr="0096659B">
        <w:rPr>
          <w:sz w:val="24"/>
          <w:szCs w:val="24"/>
          <w:lang w:val="bg-BG"/>
        </w:rPr>
        <w:t>Горепосочената, предложена от нас цена е твърда и не подлежи на промяна за целия срок на действие на договора.</w:t>
      </w:r>
    </w:p>
    <w:p w:rsidR="0040072F" w:rsidRPr="0096659B" w:rsidRDefault="0040072F" w:rsidP="00BB5EEB">
      <w:pPr>
        <w:ind w:firstLine="540"/>
        <w:jc w:val="both"/>
        <w:rPr>
          <w:sz w:val="24"/>
          <w:szCs w:val="24"/>
          <w:lang w:val="bg-BG"/>
        </w:rPr>
      </w:pPr>
    </w:p>
    <w:p w:rsidR="0040072F" w:rsidRPr="0096659B" w:rsidRDefault="0040072F" w:rsidP="00BB5EEB">
      <w:pPr>
        <w:ind w:firstLine="540"/>
        <w:jc w:val="both"/>
        <w:rPr>
          <w:sz w:val="24"/>
          <w:szCs w:val="24"/>
          <w:lang w:val="bg-BG"/>
        </w:rPr>
      </w:pPr>
    </w:p>
    <w:p w:rsidR="0040072F" w:rsidRPr="0096659B" w:rsidRDefault="0040072F" w:rsidP="00BB5EEB">
      <w:pPr>
        <w:tabs>
          <w:tab w:val="left" w:pos="540"/>
        </w:tabs>
        <w:jc w:val="both"/>
        <w:rPr>
          <w:b/>
          <w:sz w:val="24"/>
          <w:szCs w:val="24"/>
          <w:u w:val="single"/>
          <w:lang w:val="bg-BG"/>
        </w:rPr>
      </w:pPr>
      <w:r w:rsidRPr="0096659B">
        <w:rPr>
          <w:sz w:val="24"/>
          <w:szCs w:val="24"/>
          <w:lang w:val="bg-BG"/>
        </w:rPr>
        <w:t xml:space="preserve">       </w:t>
      </w:r>
      <w:r w:rsidRPr="0096659B">
        <w:rPr>
          <w:b/>
          <w:sz w:val="24"/>
          <w:szCs w:val="24"/>
          <w:lang w:val="bg-BG"/>
        </w:rPr>
        <w:t>ІІ. Начин на плащане:</w:t>
      </w:r>
    </w:p>
    <w:p w:rsidR="0040072F" w:rsidRPr="0096659B" w:rsidRDefault="0040072F" w:rsidP="00BB5EEB">
      <w:pPr>
        <w:keepNext/>
        <w:tabs>
          <w:tab w:val="left" w:pos="540"/>
        </w:tabs>
        <w:ind w:right="-63"/>
        <w:jc w:val="both"/>
        <w:outlineLvl w:val="1"/>
        <w:rPr>
          <w:sz w:val="24"/>
          <w:szCs w:val="24"/>
          <w:lang w:val="bg-BG" w:eastAsia="en-US"/>
        </w:rPr>
      </w:pPr>
      <w:r w:rsidRPr="0096659B">
        <w:rPr>
          <w:b/>
          <w:sz w:val="24"/>
          <w:szCs w:val="24"/>
          <w:lang w:val="bg-BG" w:eastAsia="en-US"/>
        </w:rPr>
        <w:t xml:space="preserve">       </w:t>
      </w:r>
      <w:r w:rsidRPr="0096659B">
        <w:rPr>
          <w:sz w:val="24"/>
          <w:szCs w:val="24"/>
          <w:lang w:val="bg-BG" w:eastAsia="en-US"/>
        </w:rPr>
        <w:t xml:space="preserve">Възложителят извършва плащането в български лева, по банков път, </w:t>
      </w:r>
      <w:r w:rsidRPr="0096659B">
        <w:rPr>
          <w:sz w:val="24"/>
          <w:szCs w:val="24"/>
          <w:lang w:val="bg-BG"/>
        </w:rPr>
        <w:t>в срок до 45</w:t>
      </w:r>
      <w:r w:rsidRPr="0096659B">
        <w:rPr>
          <w:rFonts w:ascii="Arial" w:hAnsi="Arial" w:cs="Arial"/>
          <w:sz w:val="24"/>
          <w:szCs w:val="24"/>
          <w:lang w:val="bg-BG"/>
        </w:rPr>
        <w:t xml:space="preserve"> </w:t>
      </w:r>
      <w:r w:rsidRPr="0096659B">
        <w:rPr>
          <w:sz w:val="24"/>
          <w:szCs w:val="24"/>
          <w:lang w:val="bg-BG" w:eastAsia="en-US"/>
        </w:rPr>
        <w:t xml:space="preserve">(четиридесет и пет) календарни дни след представяне на фактура за съответната доставка, издадена от  изпълнителя по договора, включваща всички разходи и печалба. Във фактурата </w:t>
      </w:r>
      <w:r>
        <w:rPr>
          <w:sz w:val="24"/>
          <w:szCs w:val="24"/>
          <w:lang w:val="bg-BG" w:eastAsia="en-US"/>
        </w:rPr>
        <w:t>И</w:t>
      </w:r>
      <w:r w:rsidRPr="0096659B">
        <w:rPr>
          <w:sz w:val="24"/>
          <w:szCs w:val="24"/>
          <w:lang w:val="bg-BG" w:eastAsia="en-US"/>
        </w:rPr>
        <w:t>зпълнителят е длъжен да посочи асортимента, дървесния вид и количеството на доставената дървесина. Основание за плащането е подписан приемателен протокол, удостоверяващ приемането на стоките без възражения.</w:t>
      </w:r>
    </w:p>
    <w:p w:rsidR="0040072F" w:rsidRPr="0096659B" w:rsidRDefault="0040072F" w:rsidP="00BB5EEB">
      <w:pPr>
        <w:ind w:firstLine="540"/>
        <w:jc w:val="both"/>
        <w:rPr>
          <w:sz w:val="24"/>
          <w:szCs w:val="24"/>
          <w:lang w:val="bg-BG"/>
        </w:rPr>
      </w:pPr>
    </w:p>
    <w:p w:rsidR="0040072F" w:rsidRPr="0096659B" w:rsidRDefault="0040072F" w:rsidP="00BB5EEB">
      <w:pPr>
        <w:pStyle w:val="BodyText2"/>
        <w:ind w:firstLine="540"/>
        <w:rPr>
          <w:rFonts w:ascii="Times New Roman" w:hAnsi="Times New Roman"/>
          <w:b/>
          <w:spacing w:val="-3"/>
          <w:szCs w:val="24"/>
          <w:lang w:val="bg-BG"/>
        </w:rPr>
      </w:pPr>
      <w:r w:rsidRPr="0096659B">
        <w:rPr>
          <w:rFonts w:ascii="Times New Roman" w:hAnsi="Times New Roman"/>
          <w:b/>
          <w:szCs w:val="24"/>
          <w:lang w:val="bg-BG"/>
        </w:rPr>
        <w:t>ІV.</w:t>
      </w:r>
      <w:r w:rsidRPr="0096659B">
        <w:rPr>
          <w:spacing w:val="-3"/>
          <w:szCs w:val="24"/>
          <w:lang w:val="bg-BG"/>
        </w:rPr>
        <w:t xml:space="preserve"> </w:t>
      </w:r>
      <w:r w:rsidRPr="0096659B">
        <w:rPr>
          <w:rFonts w:ascii="Times New Roman" w:hAnsi="Times New Roman"/>
          <w:b/>
          <w:spacing w:val="-3"/>
          <w:szCs w:val="24"/>
          <w:lang w:val="bg-BG"/>
        </w:rPr>
        <w:t>Валидност на ценовото предложение:</w:t>
      </w:r>
    </w:p>
    <w:p w:rsidR="0040072F" w:rsidRPr="0096659B" w:rsidRDefault="0040072F" w:rsidP="00BB5EEB">
      <w:pPr>
        <w:pStyle w:val="BodyText2"/>
        <w:ind w:firstLine="540"/>
        <w:rPr>
          <w:rFonts w:ascii="Times New Roman" w:hAnsi="Times New Roman"/>
          <w:szCs w:val="24"/>
          <w:lang w:val="bg-BG"/>
        </w:rPr>
      </w:pPr>
      <w:r w:rsidRPr="0096659B">
        <w:rPr>
          <w:rFonts w:ascii="Times New Roman" w:hAnsi="Times New Roman"/>
          <w:spacing w:val="-3"/>
          <w:szCs w:val="24"/>
          <w:lang w:val="bg-BG"/>
        </w:rPr>
        <w:t>Валидността на нашето предложение е 60 календарни дни 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40072F" w:rsidRPr="0096659B" w:rsidRDefault="0040072F" w:rsidP="00BB5EEB">
      <w:pPr>
        <w:ind w:firstLine="540"/>
        <w:jc w:val="both"/>
        <w:rPr>
          <w:spacing w:val="-3"/>
          <w:sz w:val="24"/>
          <w:szCs w:val="24"/>
          <w:lang w:val="bg-BG"/>
        </w:rPr>
      </w:pPr>
      <w:r w:rsidRPr="0096659B">
        <w:rPr>
          <w:spacing w:val="-3"/>
          <w:sz w:val="24"/>
          <w:szCs w:val="24"/>
          <w:lang w:val="bg-BG"/>
        </w:rPr>
        <w:t xml:space="preserve">При избирането ни за изпълнител, приемаме да се считаме обвързани от настоящата Ценова оферта до изтичане на срока на договора за обществена поръчка. </w:t>
      </w:r>
    </w:p>
    <w:p w:rsidR="0040072F" w:rsidRPr="0096659B" w:rsidRDefault="0040072F" w:rsidP="00BB5EEB">
      <w:pPr>
        <w:ind w:firstLine="540"/>
        <w:jc w:val="both"/>
        <w:rPr>
          <w:spacing w:val="-3"/>
          <w:sz w:val="24"/>
          <w:szCs w:val="24"/>
          <w:lang w:val="bg-BG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sz w:val="24"/>
          <w:szCs w:val="24"/>
          <w:lang w:val="ru-RU"/>
        </w:rPr>
      </w:pPr>
    </w:p>
    <w:p w:rsidR="0040072F" w:rsidRPr="0096659B" w:rsidRDefault="0040072F" w:rsidP="00BB5EE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both"/>
        <w:rPr>
          <w:spacing w:val="-3"/>
          <w:sz w:val="24"/>
          <w:szCs w:val="24"/>
          <w:lang w:val="ru-RU"/>
        </w:rPr>
      </w:pPr>
      <w:r w:rsidRPr="0096659B">
        <w:rPr>
          <w:spacing w:val="-3"/>
          <w:sz w:val="24"/>
          <w:szCs w:val="24"/>
          <w:lang w:val="bg-BG"/>
        </w:rPr>
        <w:tab/>
      </w:r>
      <w:r w:rsidRPr="0096659B">
        <w:rPr>
          <w:sz w:val="24"/>
          <w:szCs w:val="24"/>
          <w:lang w:val="ru-RU"/>
        </w:rPr>
        <w:t>дата .....................201</w:t>
      </w:r>
      <w:r w:rsidRPr="00915032">
        <w:rPr>
          <w:sz w:val="24"/>
          <w:szCs w:val="24"/>
          <w:lang w:val="ru-RU"/>
        </w:rPr>
        <w:t>4</w:t>
      </w:r>
      <w:r w:rsidRPr="0096659B">
        <w:rPr>
          <w:sz w:val="24"/>
          <w:szCs w:val="24"/>
          <w:lang w:val="ru-RU"/>
        </w:rPr>
        <w:t xml:space="preserve"> г.</w:t>
      </w:r>
      <w:r w:rsidRPr="0096659B">
        <w:rPr>
          <w:spacing w:val="-3"/>
          <w:sz w:val="24"/>
          <w:szCs w:val="24"/>
          <w:lang w:val="bg-BG"/>
        </w:rPr>
        <w:tab/>
      </w:r>
      <w:r w:rsidRPr="0096659B">
        <w:rPr>
          <w:spacing w:val="-3"/>
          <w:sz w:val="24"/>
          <w:szCs w:val="24"/>
          <w:lang w:val="bg-BG"/>
        </w:rPr>
        <w:tab/>
        <w:t xml:space="preserve">                подпис и печат :</w:t>
      </w:r>
      <w:r w:rsidRPr="0096659B">
        <w:rPr>
          <w:spacing w:val="-3"/>
          <w:sz w:val="24"/>
          <w:szCs w:val="24"/>
          <w:lang w:val="ru-RU"/>
        </w:rPr>
        <w:t xml:space="preserve">  ..........................................</w:t>
      </w:r>
    </w:p>
    <w:p w:rsidR="0040072F" w:rsidRPr="001E00BE" w:rsidRDefault="0040072F" w:rsidP="006C7B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3689"/>
        <w:jc w:val="both"/>
        <w:rPr>
          <w:spacing w:val="-3"/>
          <w:sz w:val="32"/>
          <w:szCs w:val="32"/>
          <w:lang w:val="bg-BG"/>
        </w:rPr>
      </w:pPr>
    </w:p>
    <w:p w:rsidR="0040072F" w:rsidRPr="001E00BE" w:rsidRDefault="0040072F" w:rsidP="006C7B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3689"/>
        <w:jc w:val="both"/>
        <w:rPr>
          <w:spacing w:val="-3"/>
          <w:sz w:val="32"/>
          <w:szCs w:val="32"/>
          <w:lang w:val="bg-BG"/>
        </w:rPr>
      </w:pPr>
    </w:p>
    <w:p w:rsidR="0040072F" w:rsidRPr="001E00BE" w:rsidRDefault="0040072F" w:rsidP="006C7B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3689"/>
        <w:jc w:val="both"/>
        <w:rPr>
          <w:spacing w:val="-3"/>
          <w:sz w:val="32"/>
          <w:szCs w:val="32"/>
          <w:lang w:val="bg-BG"/>
        </w:rPr>
      </w:pPr>
    </w:p>
    <w:p w:rsidR="0040072F" w:rsidRPr="001E00BE" w:rsidRDefault="0040072F" w:rsidP="006C7B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3689"/>
        <w:jc w:val="both"/>
        <w:rPr>
          <w:spacing w:val="-3"/>
          <w:sz w:val="32"/>
          <w:szCs w:val="32"/>
          <w:lang w:val="bg-BG"/>
        </w:rPr>
      </w:pPr>
    </w:p>
    <w:p w:rsidR="0040072F" w:rsidRPr="001E00BE" w:rsidRDefault="0040072F" w:rsidP="00327A6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right="-69"/>
        <w:jc w:val="both"/>
        <w:rPr>
          <w:spacing w:val="-3"/>
          <w:sz w:val="32"/>
          <w:szCs w:val="32"/>
          <w:lang w:val="bg-BG"/>
        </w:rPr>
      </w:pPr>
    </w:p>
    <w:p w:rsidR="0040072F" w:rsidRPr="001E00BE" w:rsidRDefault="0040072F" w:rsidP="00327A6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right="-69"/>
        <w:jc w:val="both"/>
        <w:rPr>
          <w:b/>
          <w:bCs/>
          <w:i/>
          <w:iCs/>
          <w:lang w:val="bg-BG"/>
        </w:rPr>
      </w:pPr>
    </w:p>
    <w:sectPr w:rsidR="0040072F" w:rsidRPr="001E00BE" w:rsidSect="00F2432A">
      <w:footerReference w:type="even" r:id="rId7"/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72F" w:rsidRDefault="0040072F">
      <w:r>
        <w:separator/>
      </w:r>
    </w:p>
  </w:endnote>
  <w:endnote w:type="continuationSeparator" w:id="0">
    <w:p w:rsidR="0040072F" w:rsidRDefault="0040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2F" w:rsidRDefault="0040072F" w:rsidP="002807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072F" w:rsidRDefault="004007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72F" w:rsidRDefault="0040072F">
      <w:r>
        <w:separator/>
      </w:r>
    </w:p>
  </w:footnote>
  <w:footnote w:type="continuationSeparator" w:id="0">
    <w:p w:rsidR="0040072F" w:rsidRDefault="004007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A2CE8"/>
    <w:multiLevelType w:val="hybridMultilevel"/>
    <w:tmpl w:val="8C0C41A6"/>
    <w:lvl w:ilvl="0" w:tplc="0402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43D"/>
    <w:rsid w:val="00011029"/>
    <w:rsid w:val="0002094C"/>
    <w:rsid w:val="00022358"/>
    <w:rsid w:val="00025388"/>
    <w:rsid w:val="00027829"/>
    <w:rsid w:val="00032C31"/>
    <w:rsid w:val="00042549"/>
    <w:rsid w:val="000500C0"/>
    <w:rsid w:val="00064DCD"/>
    <w:rsid w:val="00070BF4"/>
    <w:rsid w:val="00096954"/>
    <w:rsid w:val="000975EF"/>
    <w:rsid w:val="000A0B37"/>
    <w:rsid w:val="000A181E"/>
    <w:rsid w:val="000D7367"/>
    <w:rsid w:val="0014245B"/>
    <w:rsid w:val="00147756"/>
    <w:rsid w:val="00164232"/>
    <w:rsid w:val="00173FB5"/>
    <w:rsid w:val="0019259D"/>
    <w:rsid w:val="001C4A87"/>
    <w:rsid w:val="001D2515"/>
    <w:rsid w:val="001D2D7B"/>
    <w:rsid w:val="001D6666"/>
    <w:rsid w:val="001E00BE"/>
    <w:rsid w:val="001E35C7"/>
    <w:rsid w:val="00204CF5"/>
    <w:rsid w:val="00214D07"/>
    <w:rsid w:val="0022209C"/>
    <w:rsid w:val="00226BBB"/>
    <w:rsid w:val="00253C38"/>
    <w:rsid w:val="002555CA"/>
    <w:rsid w:val="00280778"/>
    <w:rsid w:val="002A0705"/>
    <w:rsid w:val="002A1C95"/>
    <w:rsid w:val="002A55EC"/>
    <w:rsid w:val="002B4AF9"/>
    <w:rsid w:val="002C240E"/>
    <w:rsid w:val="002E14C6"/>
    <w:rsid w:val="002E1731"/>
    <w:rsid w:val="002E652E"/>
    <w:rsid w:val="002F31CB"/>
    <w:rsid w:val="00313476"/>
    <w:rsid w:val="0032357B"/>
    <w:rsid w:val="00327A67"/>
    <w:rsid w:val="00330C66"/>
    <w:rsid w:val="00333D11"/>
    <w:rsid w:val="00344320"/>
    <w:rsid w:val="00373999"/>
    <w:rsid w:val="00383088"/>
    <w:rsid w:val="003A6C29"/>
    <w:rsid w:val="003B005E"/>
    <w:rsid w:val="003D149A"/>
    <w:rsid w:val="003D228B"/>
    <w:rsid w:val="003D299E"/>
    <w:rsid w:val="003E33E1"/>
    <w:rsid w:val="003F69B8"/>
    <w:rsid w:val="0040072F"/>
    <w:rsid w:val="00406931"/>
    <w:rsid w:val="004140BF"/>
    <w:rsid w:val="00416B46"/>
    <w:rsid w:val="004279E3"/>
    <w:rsid w:val="00482449"/>
    <w:rsid w:val="00497566"/>
    <w:rsid w:val="004C7F61"/>
    <w:rsid w:val="004E5D23"/>
    <w:rsid w:val="004F62D2"/>
    <w:rsid w:val="0050012B"/>
    <w:rsid w:val="00505627"/>
    <w:rsid w:val="00505AA8"/>
    <w:rsid w:val="0050701B"/>
    <w:rsid w:val="0051263F"/>
    <w:rsid w:val="005168C8"/>
    <w:rsid w:val="00555712"/>
    <w:rsid w:val="00566296"/>
    <w:rsid w:val="00570584"/>
    <w:rsid w:val="005750D0"/>
    <w:rsid w:val="0058796B"/>
    <w:rsid w:val="00595B83"/>
    <w:rsid w:val="005D0ECD"/>
    <w:rsid w:val="005D5188"/>
    <w:rsid w:val="00600C37"/>
    <w:rsid w:val="00601DFC"/>
    <w:rsid w:val="00606CFC"/>
    <w:rsid w:val="0062356B"/>
    <w:rsid w:val="00642074"/>
    <w:rsid w:val="00644D30"/>
    <w:rsid w:val="00647B9B"/>
    <w:rsid w:val="006542A9"/>
    <w:rsid w:val="006660B8"/>
    <w:rsid w:val="00674E85"/>
    <w:rsid w:val="0069597F"/>
    <w:rsid w:val="006A53F5"/>
    <w:rsid w:val="006A77DF"/>
    <w:rsid w:val="006B0E15"/>
    <w:rsid w:val="006B212B"/>
    <w:rsid w:val="006B78A3"/>
    <w:rsid w:val="006B79F7"/>
    <w:rsid w:val="006C2190"/>
    <w:rsid w:val="006C7BF4"/>
    <w:rsid w:val="006E59EA"/>
    <w:rsid w:val="006E7EE6"/>
    <w:rsid w:val="007030C0"/>
    <w:rsid w:val="00716B01"/>
    <w:rsid w:val="00716E52"/>
    <w:rsid w:val="00751AEC"/>
    <w:rsid w:val="00756D21"/>
    <w:rsid w:val="0078030C"/>
    <w:rsid w:val="00784A50"/>
    <w:rsid w:val="00784E74"/>
    <w:rsid w:val="0079708C"/>
    <w:rsid w:val="007B20A9"/>
    <w:rsid w:val="007C0034"/>
    <w:rsid w:val="007C2EA9"/>
    <w:rsid w:val="00801AFF"/>
    <w:rsid w:val="00813E3C"/>
    <w:rsid w:val="00817D57"/>
    <w:rsid w:val="00817FF7"/>
    <w:rsid w:val="0084112D"/>
    <w:rsid w:val="00842A0F"/>
    <w:rsid w:val="00844F6A"/>
    <w:rsid w:val="00875CB4"/>
    <w:rsid w:val="00890FD3"/>
    <w:rsid w:val="008A6E7F"/>
    <w:rsid w:val="008B3DFD"/>
    <w:rsid w:val="008C76E6"/>
    <w:rsid w:val="008F3CAF"/>
    <w:rsid w:val="00915032"/>
    <w:rsid w:val="00922CDC"/>
    <w:rsid w:val="0094518B"/>
    <w:rsid w:val="00945FF9"/>
    <w:rsid w:val="009509BF"/>
    <w:rsid w:val="00955FE8"/>
    <w:rsid w:val="009648B5"/>
    <w:rsid w:val="0096659B"/>
    <w:rsid w:val="00984B9C"/>
    <w:rsid w:val="00986E17"/>
    <w:rsid w:val="009D1C07"/>
    <w:rsid w:val="009E5179"/>
    <w:rsid w:val="009E7848"/>
    <w:rsid w:val="009E7B57"/>
    <w:rsid w:val="009F42FD"/>
    <w:rsid w:val="00A1543E"/>
    <w:rsid w:val="00A25B62"/>
    <w:rsid w:val="00A26209"/>
    <w:rsid w:val="00A32609"/>
    <w:rsid w:val="00A34C98"/>
    <w:rsid w:val="00A42A21"/>
    <w:rsid w:val="00A4520B"/>
    <w:rsid w:val="00A52E2E"/>
    <w:rsid w:val="00A562DD"/>
    <w:rsid w:val="00A57F6A"/>
    <w:rsid w:val="00A73197"/>
    <w:rsid w:val="00A77E8F"/>
    <w:rsid w:val="00A8447A"/>
    <w:rsid w:val="00AB1C54"/>
    <w:rsid w:val="00AC400E"/>
    <w:rsid w:val="00AD74C0"/>
    <w:rsid w:val="00B05389"/>
    <w:rsid w:val="00B05FCA"/>
    <w:rsid w:val="00B25188"/>
    <w:rsid w:val="00B27650"/>
    <w:rsid w:val="00B335BF"/>
    <w:rsid w:val="00B4592F"/>
    <w:rsid w:val="00B5374F"/>
    <w:rsid w:val="00B719DE"/>
    <w:rsid w:val="00B97A88"/>
    <w:rsid w:val="00BB4F56"/>
    <w:rsid w:val="00BB5EEB"/>
    <w:rsid w:val="00BE6D13"/>
    <w:rsid w:val="00C1104E"/>
    <w:rsid w:val="00C2466B"/>
    <w:rsid w:val="00C24BC6"/>
    <w:rsid w:val="00C26043"/>
    <w:rsid w:val="00C27BE9"/>
    <w:rsid w:val="00C41212"/>
    <w:rsid w:val="00C721B6"/>
    <w:rsid w:val="00C92396"/>
    <w:rsid w:val="00C97E25"/>
    <w:rsid w:val="00CC47DE"/>
    <w:rsid w:val="00CE2ED7"/>
    <w:rsid w:val="00CE4870"/>
    <w:rsid w:val="00CF0CEE"/>
    <w:rsid w:val="00D20AEC"/>
    <w:rsid w:val="00D257D6"/>
    <w:rsid w:val="00D26E4F"/>
    <w:rsid w:val="00D51942"/>
    <w:rsid w:val="00D5212A"/>
    <w:rsid w:val="00D57928"/>
    <w:rsid w:val="00D67BFB"/>
    <w:rsid w:val="00D72105"/>
    <w:rsid w:val="00D75E40"/>
    <w:rsid w:val="00D87B7B"/>
    <w:rsid w:val="00D94AAE"/>
    <w:rsid w:val="00DB6BB8"/>
    <w:rsid w:val="00DC488A"/>
    <w:rsid w:val="00DD0F72"/>
    <w:rsid w:val="00DE26F6"/>
    <w:rsid w:val="00DE3498"/>
    <w:rsid w:val="00DE495F"/>
    <w:rsid w:val="00E2651D"/>
    <w:rsid w:val="00E60466"/>
    <w:rsid w:val="00E63D85"/>
    <w:rsid w:val="00E66374"/>
    <w:rsid w:val="00E71432"/>
    <w:rsid w:val="00E87E7F"/>
    <w:rsid w:val="00E94196"/>
    <w:rsid w:val="00EB0295"/>
    <w:rsid w:val="00EB12A0"/>
    <w:rsid w:val="00EB4B52"/>
    <w:rsid w:val="00EC0624"/>
    <w:rsid w:val="00EE6FA1"/>
    <w:rsid w:val="00EE7428"/>
    <w:rsid w:val="00EE7621"/>
    <w:rsid w:val="00F0705D"/>
    <w:rsid w:val="00F209F3"/>
    <w:rsid w:val="00F21932"/>
    <w:rsid w:val="00F2432A"/>
    <w:rsid w:val="00F27CB7"/>
    <w:rsid w:val="00F45C2D"/>
    <w:rsid w:val="00F6329A"/>
    <w:rsid w:val="00F64AC0"/>
    <w:rsid w:val="00F8643D"/>
    <w:rsid w:val="00F8691B"/>
    <w:rsid w:val="00F94338"/>
    <w:rsid w:val="00F96A7D"/>
    <w:rsid w:val="00FA38CE"/>
    <w:rsid w:val="00FA5C3E"/>
    <w:rsid w:val="00FA63F3"/>
    <w:rsid w:val="00FB46CA"/>
    <w:rsid w:val="00FC4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43D"/>
    <w:rPr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F8643D"/>
    <w:rPr>
      <w:rFonts w:ascii="Courier New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A38CE"/>
    <w:rPr>
      <w:rFonts w:ascii="Courier New" w:hAnsi="Courier New" w:cs="Courier New"/>
      <w:sz w:val="20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 Знак Знак"/>
    <w:basedOn w:val="Normal"/>
    <w:uiPriority w:val="99"/>
    <w:rsid w:val="00E9419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A5C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38CE"/>
    <w:rPr>
      <w:rFonts w:cs="Times New Roman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FA5C3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A5C3E"/>
    <w:pPr>
      <w:tabs>
        <w:tab w:val="center" w:pos="4536"/>
        <w:tab w:val="right" w:pos="9072"/>
      </w:tabs>
    </w:pPr>
    <w:rPr>
      <w:lang w:val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EEB"/>
    <w:rPr>
      <w:rFonts w:cs="Times New Roman"/>
      <w:lang w:eastAsia="bg-BG"/>
    </w:rPr>
  </w:style>
  <w:style w:type="paragraph" w:customStyle="1" w:styleId="CharCharCharChar">
    <w:name w:val="Char Char Char Char"/>
    <w:basedOn w:val="Normal"/>
    <w:uiPriority w:val="99"/>
    <w:rsid w:val="00D94A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C1104E"/>
    <w:pPr>
      <w:jc w:val="both"/>
    </w:pPr>
    <w:rPr>
      <w:rFonts w:ascii="Arial" w:hAnsi="Arial"/>
      <w:sz w:val="24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B5EEB"/>
    <w:rPr>
      <w:rFonts w:ascii="Arial" w:hAnsi="Arial" w:cs="Times New Roman"/>
      <w:sz w:val="24"/>
      <w:lang w:val="en-AU"/>
    </w:rPr>
  </w:style>
  <w:style w:type="paragraph" w:customStyle="1" w:styleId="CharChar1CharChar">
    <w:name w:val="Знак Знак Char Char Знак Знак1 Char Char"/>
    <w:basedOn w:val="Normal"/>
    <w:uiPriority w:val="99"/>
    <w:rsid w:val="00A42A21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 Знак Знак"/>
    <w:basedOn w:val="Normal"/>
    <w:uiPriority w:val="99"/>
    <w:rsid w:val="00C4121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1">
    <w:name w:val="Знак Знак Char Char Знак Знак Char Char"/>
    <w:basedOn w:val="Normal"/>
    <w:uiPriority w:val="99"/>
    <w:rsid w:val="0055571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CharCharCharChar">
    <w:name w:val="Знак Знак Char Char Знак Знак1 Char Char Знак Знак Char Char"/>
    <w:basedOn w:val="Normal"/>
    <w:uiPriority w:val="99"/>
    <w:rsid w:val="0055571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10">
    <w:name w:val="Знак Знак Char Char Знак Знак Char Char Знак Знак1"/>
    <w:basedOn w:val="Normal"/>
    <w:uiPriority w:val="99"/>
    <w:rsid w:val="0001102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6542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38CE"/>
    <w:rPr>
      <w:rFonts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55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545</Words>
  <Characters>3108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оферта и указание за подготовката й  за  възлагане на обществена поръчка за извършване на извънгаранционно абонаментно  сервизно  обслужване на медицинска техника и апаратура в МБАЛ СВ</dc:title>
  <dc:subject/>
  <dc:creator>Asus</dc:creator>
  <cp:keywords/>
  <dc:description/>
  <cp:lastModifiedBy>nuser</cp:lastModifiedBy>
  <cp:revision>29</cp:revision>
  <cp:lastPrinted>2012-04-21T11:47:00Z</cp:lastPrinted>
  <dcterms:created xsi:type="dcterms:W3CDTF">2013-10-18T07:38:00Z</dcterms:created>
  <dcterms:modified xsi:type="dcterms:W3CDTF">2014-01-17T07:06:00Z</dcterms:modified>
</cp:coreProperties>
</file>